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4A" w:rsidRDefault="00C870A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897DB3" wp14:editId="69A80395">
                <wp:simplePos x="0" y="0"/>
                <wp:positionH relativeFrom="margin">
                  <wp:align>right</wp:align>
                </wp:positionH>
                <wp:positionV relativeFrom="paragraph">
                  <wp:posOffset>4098290</wp:posOffset>
                </wp:positionV>
                <wp:extent cx="1136650" cy="3136900"/>
                <wp:effectExtent l="19050" t="19050" r="254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31369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97DB3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8.3pt;margin-top:322.7pt;width:89.5pt;height:247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77B0DB" wp14:editId="00C8A78A">
                <wp:simplePos x="0" y="0"/>
                <wp:positionH relativeFrom="margin">
                  <wp:posOffset>2379980</wp:posOffset>
                </wp:positionH>
                <wp:positionV relativeFrom="paragraph">
                  <wp:posOffset>4161790</wp:posOffset>
                </wp:positionV>
                <wp:extent cx="1136650" cy="2222500"/>
                <wp:effectExtent l="19050" t="19050" r="25400" b="254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77B0DB" id="Text Box 14" o:spid="_x0000_s1027" type="#_x0000_t202" style="position:absolute;margin-left:187.4pt;margin-top:327.7pt;width:89.5pt;height:17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F1152A" wp14:editId="7CC5BFCD">
                <wp:simplePos x="0" y="0"/>
                <wp:positionH relativeFrom="margin">
                  <wp:posOffset>2367280</wp:posOffset>
                </wp:positionH>
                <wp:positionV relativeFrom="paragraph">
                  <wp:posOffset>866140</wp:posOffset>
                </wp:positionV>
                <wp:extent cx="1136650" cy="2222500"/>
                <wp:effectExtent l="19050" t="19050" r="25400" b="254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F1152A" id="Text Box 12" o:spid="_x0000_s1028" type="#_x0000_t202" style="position:absolute;margin-left:186.4pt;margin-top:68.2pt;width:89.5pt;height:175pt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B4D449" wp14:editId="5C40DEC4">
                <wp:simplePos x="0" y="0"/>
                <wp:positionH relativeFrom="margin">
                  <wp:posOffset>2367280</wp:posOffset>
                </wp:positionH>
                <wp:positionV relativeFrom="paragraph">
                  <wp:posOffset>847090</wp:posOffset>
                </wp:positionV>
                <wp:extent cx="1136650" cy="2222500"/>
                <wp:effectExtent l="19050" t="1905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B4D449" id="Text Box 11" o:spid="_x0000_s1029" type="#_x0000_t202" style="position:absolute;margin-left:186.4pt;margin-top:66.7pt;width:89.5pt;height:17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7BBB77" wp14:editId="77D3C973">
                <wp:simplePos x="0" y="0"/>
                <wp:positionH relativeFrom="margin">
                  <wp:align>right</wp:align>
                </wp:positionH>
                <wp:positionV relativeFrom="paragraph">
                  <wp:posOffset>891540</wp:posOffset>
                </wp:positionV>
                <wp:extent cx="1136650" cy="2222500"/>
                <wp:effectExtent l="19050" t="19050" r="25400" b="2540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7BBB77" id="Text Box 10" o:spid="_x0000_s1030" type="#_x0000_t202" style="position:absolute;margin-left:38.3pt;margin-top:70.2pt;width:89.5pt;height:175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872490</wp:posOffset>
                </wp:positionV>
                <wp:extent cx="1136650" cy="2222500"/>
                <wp:effectExtent l="19050" t="19050" r="25400" b="254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1" type="#_x0000_t202" style="position:absolute;margin-left:38.3pt;margin-top:68.7pt;width:89.5pt;height:17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81422D" wp14:editId="60D461DB">
                <wp:simplePos x="0" y="0"/>
                <wp:positionH relativeFrom="column">
                  <wp:posOffset>9497060</wp:posOffset>
                </wp:positionH>
                <wp:positionV relativeFrom="paragraph">
                  <wp:posOffset>845185</wp:posOffset>
                </wp:positionV>
                <wp:extent cx="1028700" cy="2222500"/>
                <wp:effectExtent l="19050" t="19050" r="19050" b="254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22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ANSWER</w:t>
                            </w:r>
                            <w:r w:rsidRPr="00DB5ABE"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</w:t>
                            </w:r>
                            <w:r w:rsidRPr="00DB5ABE">
                              <w:rPr>
                                <w:rFonts w:ascii="Comic Sans MS" w:hAnsi="Comic Sans MS"/>
                                <w:color w:val="FF0000"/>
                                <w:sz w:val="20"/>
                              </w:rPr>
                              <w:t>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1422D" id="Text Box 8" o:spid="_x0000_s1032" type="#_x0000_t202" style="position:absolute;margin-left:747.8pt;margin-top:66.55pt;width:81pt;height:1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" fillcolor="white [3212]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ANSWER</w:t>
                      </w:r>
                      <w:r w:rsidRPr="00DB5ABE">
                        <w:rPr>
                          <w:rFonts w:ascii="Comic Sans MS" w:hAnsi="Comic Sans MS"/>
                          <w:color w:val="FF0000"/>
                        </w:rPr>
                        <w:t xml:space="preserve"> </w:t>
                      </w:r>
                      <w:r w:rsidRPr="00DB5ABE">
                        <w:rPr>
                          <w:rFonts w:ascii="Comic Sans MS" w:hAnsi="Comic Sans MS"/>
                          <w:color w:val="FF0000"/>
                          <w:sz w:val="20"/>
                        </w:rPr>
                        <w:t>– no peaking until you have answered the questions!</w:t>
                      </w:r>
                    </w:p>
                  </w:txbxContent>
                </v:textbox>
              </v:shape>
            </w:pict>
          </mc:Fallback>
        </mc:AlternateContent>
      </w:r>
      <w:r w:rsidR="00DB5ABE">
        <w:rPr>
          <w:noProof/>
          <w:lang w:eastAsia="en-GB"/>
        </w:rPr>
        <w:drawing>
          <wp:inline distT="0" distB="0" distL="0" distR="0" wp14:anchorId="5F65B063" wp14:editId="20324EB3">
            <wp:extent cx="7110730" cy="32111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5ABE">
        <w:rPr>
          <w:noProof/>
          <w:lang w:eastAsia="en-GB"/>
        </w:rPr>
        <w:drawing>
          <wp:inline distT="0" distB="0" distL="0" distR="0" wp14:anchorId="05F9BAB2" wp14:editId="6ACCCBEF">
            <wp:extent cx="7110730" cy="4349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434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C14F35" wp14:editId="68089CCD">
                <wp:simplePos x="0" y="0"/>
                <wp:positionH relativeFrom="margin">
                  <wp:align>right</wp:align>
                </wp:positionH>
                <wp:positionV relativeFrom="paragraph">
                  <wp:posOffset>923290</wp:posOffset>
                </wp:positionV>
                <wp:extent cx="1136650" cy="2159000"/>
                <wp:effectExtent l="19050" t="19050" r="25400" b="127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1590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14F35" id="Text Box 16" o:spid="_x0000_s1033" type="#_x0000_t202" style="position:absolute;margin-left:38.3pt;margin-top:72.7pt;width:89.5pt;height:170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7AFBB3" wp14:editId="5D16F378">
                <wp:simplePos x="0" y="0"/>
                <wp:positionH relativeFrom="margin">
                  <wp:posOffset>2410460</wp:posOffset>
                </wp:positionH>
                <wp:positionV relativeFrom="paragraph">
                  <wp:posOffset>910590</wp:posOffset>
                </wp:positionV>
                <wp:extent cx="1136650" cy="2222500"/>
                <wp:effectExtent l="19050" t="19050" r="25400" b="254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2225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7AFBB3" id="Text Box 17" o:spid="_x0000_s1034" type="#_x0000_t202" style="position:absolute;margin-left:189.8pt;margin-top:71.7pt;width:89.5pt;height:175pt;z-index:2516776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ABE">
        <w:rPr>
          <w:noProof/>
          <w:lang w:eastAsia="en-GB"/>
        </w:rPr>
        <w:drawing>
          <wp:inline distT="0" distB="0" distL="0" distR="0" wp14:anchorId="2BC7F8CA" wp14:editId="45DC39B9">
            <wp:extent cx="7110730" cy="42716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3166"/>
                    <a:stretch/>
                  </pic:blipFill>
                  <pic:spPr bwMode="auto">
                    <a:xfrm>
                      <a:off x="0" y="0"/>
                      <a:ext cx="7110730" cy="4271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5ABE" w:rsidRDefault="00C870A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FCBAE9" wp14:editId="709B6518">
                <wp:simplePos x="0" y="0"/>
                <wp:positionH relativeFrom="margin">
                  <wp:posOffset>5922010</wp:posOffset>
                </wp:positionH>
                <wp:positionV relativeFrom="paragraph">
                  <wp:posOffset>937260</wp:posOffset>
                </wp:positionV>
                <wp:extent cx="1136650" cy="1813560"/>
                <wp:effectExtent l="19050" t="19050" r="25400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181356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CBAE9" id="Text Box 18" o:spid="_x0000_s1035" type="#_x0000_t202" style="position:absolute;margin-left:466.3pt;margin-top:73.8pt;width:89.5pt;height:142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D168BA" wp14:editId="5CAB9736">
                <wp:simplePos x="0" y="0"/>
                <wp:positionH relativeFrom="margin">
                  <wp:posOffset>2372360</wp:posOffset>
                </wp:positionH>
                <wp:positionV relativeFrom="paragraph">
                  <wp:posOffset>962660</wp:posOffset>
                </wp:positionV>
                <wp:extent cx="1136650" cy="1866900"/>
                <wp:effectExtent l="19050" t="19050" r="2540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18669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:rsidR="00DB5ABE" w:rsidRPr="00DB5ABE" w:rsidRDefault="00DB5ABE" w:rsidP="00DB5ABE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</w:pPr>
                            <w:r w:rsidRPr="00DB5ABE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0"/>
                              </w:rPr>
                              <w:t>ANSWER UNDERNEATH</w:t>
                            </w:r>
                            <w:r w:rsidRPr="00DB5ABE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</w:rPr>
                              <w:t xml:space="preserve"> – no peaking until you have answered the questions!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168BA" id="Text Box 19" o:spid="_x0000_s1036" type="#_x0000_t202" style="position:absolute;margin-left:186.8pt;margin-top:75.8pt;width:89.5pt;height:147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" fillcolor="#f69" strokecolor="red" strokeweight="2.25pt">
                <v:textbox>
                  <w:txbxContent>
                    <w:p w:rsidR="00DB5ABE" w:rsidRPr="00DB5ABE" w:rsidRDefault="00DB5ABE" w:rsidP="00DB5ABE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</w:rPr>
                      </w:pPr>
                      <w:r w:rsidRPr="00DB5ABE">
                        <w:rPr>
                          <w:rFonts w:ascii="Comic Sans MS" w:hAnsi="Comic Sans MS"/>
                          <w:b/>
                          <w:color w:val="FFFFFF" w:themeColor="background1"/>
                          <w:sz w:val="20"/>
                        </w:rPr>
                        <w:t>ANSWER UNDERNEATH</w:t>
                      </w:r>
                      <w:r w:rsidRPr="00DB5ABE">
                        <w:rPr>
                          <w:rFonts w:ascii="Comic Sans MS" w:hAnsi="Comic Sans MS"/>
                          <w:color w:val="FFFFFF" w:themeColor="background1"/>
                          <w:sz w:val="20"/>
                        </w:rPr>
                        <w:t xml:space="preserve"> – no peaking until you have answered the questions!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DB5ABE">
        <w:rPr>
          <w:noProof/>
          <w:lang w:eastAsia="en-GB"/>
        </w:rPr>
        <w:drawing>
          <wp:inline distT="0" distB="0" distL="0" distR="0" wp14:anchorId="6ECCE4B7" wp14:editId="291E93DC">
            <wp:extent cx="7110730" cy="28492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B5ABE" w:rsidSect="00DB5ABE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BE"/>
    <w:rsid w:val="001D1250"/>
    <w:rsid w:val="00B07B4A"/>
    <w:rsid w:val="00C13FE9"/>
    <w:rsid w:val="00C870AC"/>
    <w:rsid w:val="00DB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88888"/>
  <w15:chartTrackingRefBased/>
  <w15:docId w15:val="{6F97CEA7-958A-4C16-A07C-7436CA45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31297124</Template>
  <TotalTime>8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2</cp:revision>
  <dcterms:created xsi:type="dcterms:W3CDTF">2020-06-09T16:25:00Z</dcterms:created>
  <dcterms:modified xsi:type="dcterms:W3CDTF">2020-06-09T16:33:00Z</dcterms:modified>
</cp:coreProperties>
</file>